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66BCE" w14:textId="67B66D37" w:rsidR="007C5319" w:rsidRDefault="007C5319" w:rsidP="007C5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Pr="00BA7C9B">
        <w:rPr>
          <w:b/>
          <w:noProof/>
          <w:sz w:val="24"/>
        </w:rPr>
        <w:t>C3-22505</w:t>
      </w:r>
      <w:r w:rsidR="00814334">
        <w:rPr>
          <w:b/>
          <w:noProof/>
          <w:sz w:val="24"/>
        </w:rPr>
        <w:t>6</w:t>
      </w:r>
    </w:p>
    <w:p w14:paraId="61429CB2" w14:textId="77777777" w:rsidR="007C5319" w:rsidRDefault="007C5319" w:rsidP="007C5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90F4C0D" w14:textId="61DD0C4D" w:rsidR="003768AD" w:rsidRDefault="003768AD" w:rsidP="003768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3768AD">
        <w:rPr>
          <w:b/>
          <w:noProof/>
          <w:sz w:val="24"/>
        </w:rPr>
        <w:t>C1-226316</w:t>
      </w:r>
    </w:p>
    <w:p w14:paraId="0AE580D8" w14:textId="77777777" w:rsidR="003768AD" w:rsidRDefault="003768AD" w:rsidP="003768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51BF6C10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36D51CA4" w14:textId="2438822A" w:rsidR="00F57BF1" w:rsidRPr="006B5418" w:rsidRDefault="00F57BF1" w:rsidP="00F57BF1">
      <w:pPr>
        <w:pStyle w:val="CRCoverPage"/>
        <w:rPr>
          <w:b/>
          <w:lang w:val="en-US"/>
        </w:rPr>
      </w:pPr>
      <w:r w:rsidRPr="00F57BF1">
        <w:rPr>
          <w:b/>
          <w:lang w:val="en-US"/>
        </w:rPr>
        <w:t xml:space="preserve">This </w:t>
      </w:r>
      <w:r>
        <w:rPr>
          <w:b/>
          <w:lang w:val="en-US"/>
        </w:rPr>
        <w:t>WID</w:t>
      </w:r>
      <w:r w:rsidRPr="00F57BF1">
        <w:rPr>
          <w:b/>
          <w:lang w:val="en-US"/>
        </w:rPr>
        <w:t xml:space="preserve"> revision history</w:t>
      </w:r>
      <w:r w:rsidR="009D736B">
        <w:rPr>
          <w:b/>
          <w:lang w:val="en-US"/>
        </w:rPr>
        <w:t>:</w:t>
      </w:r>
    </w:p>
    <w:p w14:paraId="3EA50C41" w14:textId="5317ADE6" w:rsidR="00F57BF1" w:rsidRPr="00064D1F" w:rsidRDefault="0028216C" w:rsidP="00E912E7">
      <w:pPr>
        <w:rPr>
          <w:lang w:val="en-US"/>
        </w:rPr>
      </w:pPr>
      <w:r>
        <w:rPr>
          <w:lang w:val="en-US"/>
        </w:rPr>
        <w:t xml:space="preserve">- </w:t>
      </w:r>
      <w:r w:rsidR="00F57BF1" w:rsidRPr="00F57BF1">
        <w:rPr>
          <w:lang w:val="en-US"/>
        </w:rPr>
        <w:t>C1-226316</w:t>
      </w:r>
      <w:r w:rsidR="00F57BF1">
        <w:rPr>
          <w:lang w:val="en-US"/>
        </w:rPr>
        <w:t xml:space="preserve">: </w:t>
      </w:r>
      <w:r w:rsidR="00D427FD">
        <w:rPr>
          <w:lang w:val="en-US"/>
        </w:rPr>
        <w:t xml:space="preserve">no changes in comparison to </w:t>
      </w:r>
      <w:r w:rsidR="00064D1F" w:rsidRPr="00064D1F">
        <w:rPr>
          <w:lang w:val="en-US"/>
        </w:rPr>
        <w:t>C1-226195</w:t>
      </w:r>
    </w:p>
    <w:p w14:paraId="028C079C" w14:textId="61E3B605" w:rsidR="006C2E80" w:rsidRPr="00E912E7" w:rsidRDefault="006C2E80" w:rsidP="00E912E7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lastRenderedPageBreak/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</w:t>
      </w:r>
      <w:proofErr w:type="gramStart"/>
      <w:r w:rsidR="00E37322" w:rsidRPr="00E37322">
        <w:t>e.g.</w:t>
      </w:r>
      <w:proofErr w:type="gramEnd"/>
      <w:r w:rsidR="00E37322" w:rsidRPr="00E37322">
        <w:t xml:space="preserve">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31AD" w14:textId="77777777" w:rsidR="0085359F" w:rsidRDefault="0085359F" w:rsidP="00814D39">
      <w:r>
        <w:separator/>
      </w:r>
    </w:p>
  </w:endnote>
  <w:endnote w:type="continuationSeparator" w:id="0">
    <w:p w14:paraId="1E183221" w14:textId="77777777" w:rsidR="0085359F" w:rsidRDefault="0085359F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469C" w14:textId="77777777" w:rsidR="0085359F" w:rsidRDefault="0085359F" w:rsidP="00814D39">
      <w:r>
        <w:separator/>
      </w:r>
    </w:p>
  </w:footnote>
  <w:footnote w:type="continuationSeparator" w:id="0">
    <w:p w14:paraId="438BB032" w14:textId="77777777" w:rsidR="0085359F" w:rsidRDefault="0085359F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4D1F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5319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334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0E06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1441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Nov r0</cp:lastModifiedBy>
  <cp:revision>4</cp:revision>
  <cp:lastPrinted>2000-02-29T11:31:00Z</cp:lastPrinted>
  <dcterms:created xsi:type="dcterms:W3CDTF">2022-11-03T11:55:00Z</dcterms:created>
  <dcterms:modified xsi:type="dcterms:W3CDTF">2022-11-03T11:57:00Z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